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08304" w14:textId="1892EE13" w:rsidR="00C133A0" w:rsidRDefault="00C133A0" w:rsidP="00C133A0">
      <w:pPr>
        <w:pStyle w:val="3GPPHeader"/>
        <w:spacing w:after="60"/>
      </w:pPr>
      <w:r>
        <w:t xml:space="preserve">3GPP TSG-RAN WG2 #NR AH1801 </w:t>
      </w:r>
      <w:r>
        <w:tab/>
        <w:t xml:space="preserve">Tdoc </w:t>
      </w:r>
      <w:r w:rsidRPr="00C133A0">
        <w:t>R2-1800430</w:t>
      </w:r>
    </w:p>
    <w:p w14:paraId="4E7EDDA2" w14:textId="20876222" w:rsidR="00C133A0" w:rsidRDefault="00C133A0" w:rsidP="00C133A0">
      <w:pPr>
        <w:pStyle w:val="3GPPHeader"/>
        <w:spacing w:after="60"/>
      </w:pPr>
      <w:r>
        <w:t xml:space="preserve">Vancouver, Canada, Jan 22nd – 26th, 2018 </w:t>
      </w:r>
      <w:r>
        <w:tab/>
        <w:t xml:space="preserve">(Revision of </w:t>
      </w:r>
      <w:r w:rsidRPr="00C133A0">
        <w:t>R2-1713305</w:t>
      </w:r>
      <w:r>
        <w:t xml:space="preserve">) </w:t>
      </w:r>
    </w:p>
    <w:p w14:paraId="4F8597D7" w14:textId="77777777" w:rsidR="00C133A0" w:rsidRDefault="00C133A0" w:rsidP="00311702">
      <w:pPr>
        <w:pStyle w:val="3GPPHeader"/>
      </w:pPr>
    </w:p>
    <w:p w14:paraId="4A4F422A" w14:textId="59286AA3" w:rsidR="00E90E49" w:rsidRPr="004637DA" w:rsidRDefault="00E90E49" w:rsidP="00311702">
      <w:pPr>
        <w:pStyle w:val="3GPPHeader"/>
        <w:rPr>
          <w:sz w:val="22"/>
          <w:szCs w:val="22"/>
          <w:lang w:val="en-US"/>
        </w:rPr>
      </w:pPr>
      <w:r w:rsidRPr="004637DA">
        <w:rPr>
          <w:sz w:val="22"/>
          <w:szCs w:val="22"/>
          <w:lang w:val="en-US"/>
        </w:rPr>
        <w:t>Agenda Item:</w:t>
      </w:r>
      <w:r w:rsidRPr="004637DA">
        <w:rPr>
          <w:sz w:val="22"/>
          <w:szCs w:val="22"/>
          <w:lang w:val="en-US"/>
        </w:rPr>
        <w:tab/>
      </w:r>
      <w:r w:rsidR="00140419" w:rsidRPr="00140419">
        <w:rPr>
          <w:sz w:val="22"/>
          <w:szCs w:val="22"/>
          <w:lang w:val="en-US"/>
        </w:rPr>
        <w:t>10.4.1.7.5</w:t>
      </w:r>
      <w:r w:rsidR="00140419">
        <w:rPr>
          <w:sz w:val="22"/>
          <w:szCs w:val="22"/>
          <w:lang w:val="en-US"/>
        </w:rPr>
        <w:t xml:space="preserve"> </w:t>
      </w:r>
      <w:r w:rsidR="00140419" w:rsidRPr="00140419">
        <w:rPr>
          <w:sz w:val="22"/>
          <w:szCs w:val="22"/>
          <w:lang w:val="en-US"/>
        </w:rPr>
        <w:t>Security framework for inactive</w:t>
      </w:r>
    </w:p>
    <w:p w14:paraId="5DAA27F0" w14:textId="77777777" w:rsidR="00E90E49" w:rsidRPr="004637DA" w:rsidRDefault="003D3C45" w:rsidP="00F64C2B">
      <w:pPr>
        <w:pStyle w:val="3GPPHeader"/>
        <w:rPr>
          <w:sz w:val="22"/>
          <w:szCs w:val="22"/>
          <w:lang w:val="en-US"/>
        </w:rPr>
      </w:pPr>
      <w:r w:rsidRPr="004637DA">
        <w:rPr>
          <w:sz w:val="22"/>
          <w:szCs w:val="22"/>
          <w:lang w:val="en-US"/>
        </w:rPr>
        <w:t>Source:</w:t>
      </w:r>
      <w:r w:rsidR="00E90E49" w:rsidRPr="004637DA">
        <w:rPr>
          <w:sz w:val="22"/>
          <w:szCs w:val="22"/>
          <w:lang w:val="en-US"/>
        </w:rPr>
        <w:tab/>
      </w:r>
      <w:r w:rsidR="00F64C2B" w:rsidRPr="004637DA">
        <w:rPr>
          <w:sz w:val="22"/>
          <w:szCs w:val="22"/>
          <w:lang w:val="en-US"/>
        </w:rPr>
        <w:t>Ericsson</w:t>
      </w:r>
    </w:p>
    <w:p w14:paraId="63CB047E" w14:textId="752DC4BC" w:rsidR="00E90E49" w:rsidRPr="00181837" w:rsidRDefault="003D3C45" w:rsidP="00311702">
      <w:pPr>
        <w:pStyle w:val="3GPPHeader"/>
        <w:rPr>
          <w:sz w:val="22"/>
          <w:szCs w:val="22"/>
          <w:lang w:val="en-US"/>
        </w:rPr>
      </w:pPr>
      <w:r w:rsidRPr="004637DA">
        <w:rPr>
          <w:sz w:val="22"/>
          <w:szCs w:val="22"/>
          <w:lang w:val="en-US"/>
        </w:rPr>
        <w:t>Title:</w:t>
      </w:r>
      <w:r w:rsidR="00E90E49" w:rsidRPr="004637DA">
        <w:rPr>
          <w:sz w:val="22"/>
          <w:szCs w:val="22"/>
          <w:lang w:val="en-US"/>
        </w:rPr>
        <w:tab/>
      </w:r>
      <w:r w:rsidR="00A85478" w:rsidRPr="004637DA">
        <w:rPr>
          <w:sz w:val="22"/>
          <w:szCs w:val="22"/>
          <w:lang w:val="en-US"/>
        </w:rPr>
        <w:t>Way forward</w:t>
      </w:r>
      <w:r w:rsidR="00A85478" w:rsidRPr="00A85478">
        <w:rPr>
          <w:sz w:val="22"/>
          <w:szCs w:val="22"/>
          <w:lang w:val="en-US"/>
        </w:rPr>
        <w:t xml:space="preserve"> with Security in RRC Inactive</w:t>
      </w:r>
    </w:p>
    <w:p w14:paraId="7E783B99" w14:textId="77777777" w:rsidR="00E90E49" w:rsidRPr="00181837" w:rsidRDefault="00E90E49" w:rsidP="00D546FF">
      <w:pPr>
        <w:pStyle w:val="3GPPHeader"/>
        <w:rPr>
          <w:sz w:val="22"/>
          <w:szCs w:val="22"/>
          <w:lang w:val="en-US"/>
        </w:rPr>
      </w:pPr>
      <w:r w:rsidRPr="00181837">
        <w:rPr>
          <w:sz w:val="22"/>
          <w:szCs w:val="22"/>
          <w:lang w:val="en-US"/>
        </w:rPr>
        <w:t>Document for:</w:t>
      </w:r>
      <w:r w:rsidRPr="00181837">
        <w:rPr>
          <w:sz w:val="22"/>
          <w:szCs w:val="22"/>
          <w:lang w:val="en-US"/>
        </w:rPr>
        <w:tab/>
        <w:t>Discussion, Decision</w:t>
      </w:r>
    </w:p>
    <w:p w14:paraId="65935703" w14:textId="77777777" w:rsidR="00E90E49" w:rsidRPr="00181837" w:rsidRDefault="00E90E49" w:rsidP="00E90E49">
      <w:pPr>
        <w:rPr>
          <w:lang w:val="en-US"/>
        </w:rPr>
      </w:pPr>
    </w:p>
    <w:p w14:paraId="607E06CC" w14:textId="77777777" w:rsidR="00E90E49" w:rsidRPr="00181837" w:rsidRDefault="00E90E49" w:rsidP="00CE0424">
      <w:pPr>
        <w:pStyle w:val="Heading1"/>
        <w:rPr>
          <w:lang w:val="en-US"/>
        </w:rPr>
      </w:pPr>
      <w:r w:rsidRPr="00181837">
        <w:rPr>
          <w:lang w:val="en-US"/>
        </w:rPr>
        <w:t>Introduction</w:t>
      </w:r>
      <w:bookmarkStart w:id="0" w:name="_GoBack"/>
      <w:bookmarkEnd w:id="0"/>
    </w:p>
    <w:p w14:paraId="39914696" w14:textId="05F136CC" w:rsidR="00140419" w:rsidRDefault="00140419" w:rsidP="00CE0424">
      <w:pPr>
        <w:pStyle w:val="BodyText"/>
        <w:rPr>
          <w:lang w:val="en-US"/>
        </w:rPr>
      </w:pPr>
      <w:r>
        <w:rPr>
          <w:lang w:val="en-US"/>
        </w:rPr>
        <w:t xml:space="preserve">Significant progress has been achieved in previous RAN2 meetings after the following email discussion </w:t>
      </w:r>
      <w:r w:rsidRPr="00140419">
        <w:rPr>
          <w:lang w:val="en-US"/>
        </w:rPr>
        <w:t>[98#30][NR] RRC Connection Control email discussion.</w:t>
      </w:r>
      <w:r>
        <w:rPr>
          <w:lang w:val="en-US"/>
        </w:rPr>
        <w:t xml:space="preserve"> In a companion contribution to this meeting, we have listed open issues that remain to be resolved, e.g., related to message naming, content, harmonization and security.</w:t>
      </w:r>
    </w:p>
    <w:p w14:paraId="67150DC9" w14:textId="0A7B66B1" w:rsidR="00181837" w:rsidRPr="00181837" w:rsidRDefault="00347092" w:rsidP="00CE0424">
      <w:pPr>
        <w:pStyle w:val="BodyText"/>
        <w:rPr>
          <w:lang w:val="en-US"/>
        </w:rPr>
      </w:pPr>
      <w:r w:rsidRPr="00181837">
        <w:rPr>
          <w:lang w:val="en-US"/>
        </w:rPr>
        <w:t>This contribution</w:t>
      </w:r>
      <w:r w:rsidR="00A85478">
        <w:rPr>
          <w:lang w:val="en-US"/>
        </w:rPr>
        <w:t xml:space="preserve"> is a re</w:t>
      </w:r>
      <w:r w:rsidR="00A703A8">
        <w:rPr>
          <w:lang w:val="en-US"/>
        </w:rPr>
        <w:t>vision of R2-1710834</w:t>
      </w:r>
      <w:r w:rsidR="00A85478">
        <w:rPr>
          <w:lang w:val="en-US"/>
        </w:rPr>
        <w:t xml:space="preserve"> and</w:t>
      </w:r>
      <w:r w:rsidRPr="00181837">
        <w:rPr>
          <w:lang w:val="en-US"/>
        </w:rPr>
        <w:t xml:space="preserve"> </w:t>
      </w:r>
      <w:r w:rsidR="00181837" w:rsidRPr="00181837">
        <w:rPr>
          <w:lang w:val="en-US"/>
        </w:rPr>
        <w:t>addresses one of the key open issues in the [98#30][NR] RRC Connection Control email discussion. Namely the following:</w:t>
      </w:r>
    </w:p>
    <w:p w14:paraId="4AE9609C" w14:textId="77777777" w:rsidR="00181837" w:rsidRPr="00181837" w:rsidRDefault="00181837" w:rsidP="00181837">
      <w:pPr>
        <w:pStyle w:val="TOC1"/>
        <w:tabs>
          <w:tab w:val="left" w:pos="1418"/>
          <w:tab w:val="right" w:leader="dot" w:pos="9350"/>
        </w:tabs>
        <w:rPr>
          <w:rFonts w:ascii="Calibri" w:hAnsi="Calibri"/>
          <w:noProof w:val="0"/>
          <w:sz w:val="22"/>
        </w:rPr>
      </w:pPr>
      <w:r w:rsidRPr="00181837">
        <w:rPr>
          <w:b w:val="0"/>
          <w:noProof w:val="0"/>
        </w:rPr>
        <w:t>Proposal 17.</w:t>
      </w:r>
      <w:r w:rsidRPr="00181837">
        <w:rPr>
          <w:rFonts w:ascii="Calibri" w:hAnsi="Calibri"/>
          <w:noProof w:val="0"/>
          <w:sz w:val="22"/>
        </w:rPr>
        <w:tab/>
      </w:r>
      <w:r w:rsidRPr="00181837">
        <w:rPr>
          <w:noProof w:val="0"/>
          <w:color w:val="ED7D31"/>
        </w:rPr>
        <w:t>[FFS]</w:t>
      </w:r>
      <w:r w:rsidRPr="00181837">
        <w:rPr>
          <w:noProof w:val="0"/>
        </w:rPr>
        <w:t xml:space="preserve"> It is FFS the desirable NR security scheme for INACTIVE UEs:</w:t>
      </w:r>
    </w:p>
    <w:p w14:paraId="762C2B38" w14:textId="77777777" w:rsidR="00181837" w:rsidRPr="00181837" w:rsidRDefault="00181837" w:rsidP="00181837">
      <w:pPr>
        <w:pStyle w:val="TOC1"/>
        <w:tabs>
          <w:tab w:val="left" w:pos="1540"/>
          <w:tab w:val="right" w:leader="dot" w:pos="9350"/>
        </w:tabs>
        <w:rPr>
          <w:rFonts w:ascii="Calibri" w:hAnsi="Calibri"/>
          <w:noProof w:val="0"/>
          <w:sz w:val="22"/>
        </w:rPr>
      </w:pPr>
      <w:r w:rsidRPr="00181837">
        <w:rPr>
          <w:b w:val="0"/>
          <w:noProof w:val="0"/>
        </w:rPr>
        <w:t>Proposal 17.1.</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It is FFS if all gNBs within a given area (e.g. UE registered area) can support the same encryption algorithms.</w:t>
      </w:r>
    </w:p>
    <w:p w14:paraId="1782E86D" w14:textId="77777777" w:rsidR="00181837" w:rsidRPr="00181837" w:rsidRDefault="00181837" w:rsidP="00181837">
      <w:pPr>
        <w:pStyle w:val="TOC1"/>
        <w:tabs>
          <w:tab w:val="left" w:pos="1540"/>
          <w:tab w:val="right" w:leader="dot" w:pos="9350"/>
        </w:tabs>
        <w:rPr>
          <w:rFonts w:ascii="Calibri" w:hAnsi="Calibri"/>
          <w:noProof w:val="0"/>
          <w:sz w:val="22"/>
        </w:rPr>
      </w:pPr>
      <w:r w:rsidRPr="00181837">
        <w:rPr>
          <w:b w:val="0"/>
          <w:noProof w:val="0"/>
        </w:rPr>
        <w:t>Proposal 17.2.</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How to handle the update of NCC (e.g. option (a) providing the new NCC during previous RRC connection (i.e. before moving the UE into INACTIVE) or option (b) as part of the resume procedure).</w:t>
      </w:r>
    </w:p>
    <w:p w14:paraId="141B526D" w14:textId="77777777" w:rsidR="00181837" w:rsidRPr="00181837" w:rsidRDefault="00181837" w:rsidP="00181837">
      <w:pPr>
        <w:pStyle w:val="TOC1"/>
        <w:tabs>
          <w:tab w:val="left" w:pos="1540"/>
          <w:tab w:val="right" w:leader="dot" w:pos="9350"/>
        </w:tabs>
        <w:rPr>
          <w:rFonts w:ascii="Times New Roman" w:eastAsia="SimSun" w:hAnsi="Times New Roman"/>
          <w:noProof w:val="0"/>
          <w:szCs w:val="20"/>
        </w:rPr>
      </w:pPr>
      <w:r w:rsidRPr="00181837">
        <w:rPr>
          <w:b w:val="0"/>
          <w:noProof w:val="0"/>
        </w:rPr>
        <w:t>Proposal 17.3.</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It is FFS dependent to previous proposals 17 and 17.1 whether for INACTIVE to CONNECTED RRC transition, when RAN successfully retrieves and verifies the UE context, the RRC Connection Resume kind of message (MSG4) always can be ciphered (in addition to integrity protected). To confirm with SA3.</w:t>
      </w:r>
    </w:p>
    <w:p w14:paraId="0D9CE81E" w14:textId="196E872D" w:rsidR="00181837" w:rsidRDefault="00181837" w:rsidP="00CE0424">
      <w:pPr>
        <w:pStyle w:val="BodyText"/>
        <w:rPr>
          <w:lang w:val="en-US"/>
        </w:rPr>
      </w:pPr>
    </w:p>
    <w:p w14:paraId="4C12087F" w14:textId="56419D2B" w:rsidR="00140419" w:rsidRDefault="00A85478" w:rsidP="00140419">
      <w:pPr>
        <w:pStyle w:val="BodyText"/>
        <w:rPr>
          <w:lang w:val="en-US"/>
        </w:rPr>
      </w:pPr>
      <w:r>
        <w:rPr>
          <w:lang w:val="en-US"/>
        </w:rPr>
        <w:t>Progress on these issues is essential for progress on NR RRC connection control</w:t>
      </w:r>
      <w:r w:rsidR="00140419">
        <w:rPr>
          <w:lang w:val="en-US"/>
        </w:rPr>
        <w:t xml:space="preserve"> </w:t>
      </w:r>
      <w:r>
        <w:rPr>
          <w:lang w:val="en-US"/>
        </w:rPr>
        <w:t>.</w:t>
      </w:r>
    </w:p>
    <w:p w14:paraId="404477A7" w14:textId="14AD60C1" w:rsidR="00A85478" w:rsidRPr="0079647C" w:rsidRDefault="00A85478" w:rsidP="00CE0424">
      <w:pPr>
        <w:pStyle w:val="BodyText"/>
        <w:rPr>
          <w:sz w:val="18"/>
          <w:lang w:val="en-US"/>
        </w:rPr>
      </w:pPr>
    </w:p>
    <w:p w14:paraId="47DBD2C0" w14:textId="77777777" w:rsidR="00A85478" w:rsidRPr="00181837" w:rsidRDefault="00A85478" w:rsidP="00CE0424">
      <w:pPr>
        <w:pStyle w:val="BodyText"/>
        <w:rPr>
          <w:lang w:val="en-US"/>
        </w:rPr>
      </w:pPr>
    </w:p>
    <w:p w14:paraId="6F4BA848" w14:textId="3014F2C2" w:rsidR="00347092" w:rsidRPr="00181837" w:rsidRDefault="00181837" w:rsidP="00D27DB6">
      <w:pPr>
        <w:pStyle w:val="Heading1"/>
        <w:rPr>
          <w:lang w:val="en-US"/>
        </w:rPr>
      </w:pPr>
      <w:bookmarkStart w:id="1" w:name="_Ref473901911"/>
      <w:r w:rsidRPr="00181837">
        <w:rPr>
          <w:lang w:val="en-US"/>
        </w:rPr>
        <w:t>Discussion:</w:t>
      </w:r>
    </w:p>
    <w:p w14:paraId="6E0840DE" w14:textId="2104D7B6" w:rsidR="00181837" w:rsidRPr="00181837" w:rsidRDefault="00181837" w:rsidP="00181837">
      <w:pPr>
        <w:rPr>
          <w:rFonts w:ascii="Calibri" w:hAnsi="Calibri"/>
          <w:lang w:val="en-US"/>
        </w:rPr>
      </w:pPr>
      <w:r w:rsidRPr="00181837">
        <w:rPr>
          <w:lang w:val="en-US"/>
        </w:rPr>
        <w:t xml:space="preserve">Currently in LTE a new key (KeNB) is always derived at during the IDLE to </w:t>
      </w:r>
      <w:r w:rsidR="00140419">
        <w:rPr>
          <w:lang w:val="en-US"/>
        </w:rPr>
        <w:t xml:space="preserve">CONNECTED </w:t>
      </w:r>
      <w:r w:rsidRPr="00181837">
        <w:rPr>
          <w:lang w:val="en-US"/>
        </w:rPr>
        <w:t>state transition. Similar solution was adopted during the Light Connected work</w:t>
      </w:r>
      <w:r w:rsidR="002463CB">
        <w:rPr>
          <w:lang w:val="en-US"/>
        </w:rPr>
        <w:t xml:space="preserve"> item</w:t>
      </w:r>
      <w:r w:rsidRPr="00181837">
        <w:rPr>
          <w:lang w:val="en-US"/>
        </w:rPr>
        <w:t>. There are several strong arguments why this should be done also in NR both at transition from IDLE and from RRC_INACTIVE:</w:t>
      </w:r>
    </w:p>
    <w:p w14:paraId="4DAD6AC6" w14:textId="67F5BC6F" w:rsid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is always good from a security perspective</w:t>
      </w:r>
      <w:r w:rsidR="00D43BD2">
        <w:rPr>
          <w:lang w:val="en-US"/>
        </w:rPr>
        <w:t>.</w:t>
      </w:r>
    </w:p>
    <w:p w14:paraId="66E40A0C" w14:textId="378A857D" w:rsidR="00A703A8" w:rsidRPr="00A703A8" w:rsidRDefault="00A703A8" w:rsidP="00A703A8">
      <w:pPr>
        <w:numPr>
          <w:ilvl w:val="1"/>
          <w:numId w:val="17"/>
        </w:numPr>
        <w:overflowPunct/>
        <w:autoSpaceDE/>
        <w:autoSpaceDN/>
        <w:adjustRightInd/>
        <w:spacing w:after="0"/>
        <w:jc w:val="left"/>
        <w:textAlignment w:val="auto"/>
        <w:rPr>
          <w:lang w:val="en-US"/>
        </w:rPr>
      </w:pPr>
      <w:r w:rsidRPr="00181837">
        <w:rPr>
          <w:lang w:val="en-US"/>
        </w:rPr>
        <w:t xml:space="preserve">With the agreement </w:t>
      </w:r>
      <w:r w:rsidR="00140419">
        <w:rPr>
          <w:lang w:val="en-US"/>
        </w:rPr>
        <w:t xml:space="preserve">in NR </w:t>
      </w:r>
      <w:r w:rsidRPr="00181837">
        <w:rPr>
          <w:lang w:val="en-US"/>
        </w:rPr>
        <w:t xml:space="preserve">to not derive the key at every handover, the derivation of new key at state transition becomes </w:t>
      </w:r>
      <w:r w:rsidR="00140419">
        <w:rPr>
          <w:lang w:val="en-US"/>
        </w:rPr>
        <w:t xml:space="preserve">even </w:t>
      </w:r>
      <w:r w:rsidRPr="00181837">
        <w:rPr>
          <w:lang w:val="en-US"/>
        </w:rPr>
        <w:t>more important from a security point of view</w:t>
      </w:r>
      <w:r w:rsidR="00140419">
        <w:rPr>
          <w:lang w:val="en-US"/>
        </w:rPr>
        <w:t xml:space="preserve"> than in LTE</w:t>
      </w:r>
      <w:r w:rsidRPr="00181837">
        <w:rPr>
          <w:lang w:val="en-US"/>
        </w:rPr>
        <w:t>, since otherwise the UE could go a too long time without changing key</w:t>
      </w:r>
    </w:p>
    <w:p w14:paraId="10E61DF3" w14:textId="7C2EEB85" w:rsid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at state transition does not affect the performance since there is no packets in the RLC/MAC buffer, meaning no packets to flush.</w:t>
      </w:r>
    </w:p>
    <w:p w14:paraId="7AC9081A" w14:textId="53C4733F" w:rsidR="00A703A8" w:rsidRPr="00A703A8" w:rsidRDefault="00A703A8" w:rsidP="00A703A8">
      <w:pPr>
        <w:numPr>
          <w:ilvl w:val="1"/>
          <w:numId w:val="17"/>
        </w:numPr>
        <w:overflowPunct/>
        <w:autoSpaceDE/>
        <w:autoSpaceDN/>
        <w:adjustRightInd/>
        <w:spacing w:after="0"/>
        <w:jc w:val="left"/>
        <w:textAlignment w:val="auto"/>
        <w:rPr>
          <w:lang w:val="en-US"/>
        </w:rPr>
      </w:pPr>
      <w:r w:rsidRPr="00181837">
        <w:rPr>
          <w:lang w:val="en-US"/>
        </w:rPr>
        <w:t xml:space="preserve">Not deriving a new key </w:t>
      </w:r>
      <w:r w:rsidR="00140419">
        <w:rPr>
          <w:lang w:val="en-US"/>
        </w:rPr>
        <w:t xml:space="preserve">(e.g. because the UE tries to resume </w:t>
      </w:r>
      <w:r w:rsidRPr="00181837">
        <w:rPr>
          <w:lang w:val="en-US"/>
        </w:rPr>
        <w:t>in the old node</w:t>
      </w:r>
      <w:r w:rsidR="00140419">
        <w:rPr>
          <w:lang w:val="en-US"/>
        </w:rPr>
        <w:t>)</w:t>
      </w:r>
      <w:r w:rsidRPr="00181837">
        <w:rPr>
          <w:lang w:val="en-US"/>
        </w:rPr>
        <w:t xml:space="preserve"> is a </w:t>
      </w:r>
      <w:r w:rsidR="00140419">
        <w:rPr>
          <w:lang w:val="en-US"/>
        </w:rPr>
        <w:t xml:space="preserve">fake </w:t>
      </w:r>
      <w:r w:rsidRPr="00181837">
        <w:rPr>
          <w:lang w:val="en-US"/>
        </w:rPr>
        <w:t>optimization. It does not give any performance benefits, and it just adds extra complexity to the standard / implementation / testing to handle</w:t>
      </w:r>
      <w:r w:rsidRPr="00D43BD2">
        <w:rPr>
          <w:lang w:val="en-US"/>
        </w:rPr>
        <w:t xml:space="preserve"> the different case</w:t>
      </w:r>
      <w:r>
        <w:rPr>
          <w:lang w:val="en-US"/>
        </w:rPr>
        <w:t>s</w:t>
      </w:r>
      <w:r w:rsidRPr="00D43BD2">
        <w:rPr>
          <w:lang w:val="en-US"/>
        </w:rPr>
        <w:t xml:space="preserve">. </w:t>
      </w:r>
      <w:r>
        <w:rPr>
          <w:lang w:val="en-US"/>
        </w:rPr>
        <w:t>Also it may require that network internal architecture aspects are unnecessary exposed over the radio interface.</w:t>
      </w:r>
    </w:p>
    <w:p w14:paraId="14928730" w14:textId="6AB65658" w:rsidR="00181837" w:rsidRPr="00A703A8" w:rsidRDefault="00181837" w:rsidP="00A703A8">
      <w:pPr>
        <w:numPr>
          <w:ilvl w:val="0"/>
          <w:numId w:val="17"/>
        </w:numPr>
        <w:overflowPunct/>
        <w:autoSpaceDE/>
        <w:autoSpaceDN/>
        <w:adjustRightInd/>
        <w:spacing w:after="0"/>
        <w:jc w:val="left"/>
        <w:textAlignment w:val="auto"/>
        <w:rPr>
          <w:lang w:val="en-US"/>
        </w:rPr>
      </w:pPr>
      <w:r w:rsidRPr="00181837">
        <w:rPr>
          <w:lang w:val="en-US"/>
        </w:rPr>
        <w:lastRenderedPageBreak/>
        <w:t>Deriving a new key is required in case UE enters a different RAN node compared to the old RAN node.</w:t>
      </w:r>
    </w:p>
    <w:p w14:paraId="54590677" w14:textId="11C67953"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avoids the need to maintain PDCP CP sequence numbers, since</w:t>
      </w:r>
      <w:r w:rsidR="00792944">
        <w:rPr>
          <w:lang w:val="en-US"/>
        </w:rPr>
        <w:t xml:space="preserve"> with </w:t>
      </w:r>
      <w:r w:rsidR="002463CB">
        <w:rPr>
          <w:lang w:val="en-US"/>
        </w:rPr>
        <w:t xml:space="preserve">a </w:t>
      </w:r>
      <w:r w:rsidR="00792944">
        <w:rPr>
          <w:lang w:val="en-US"/>
        </w:rPr>
        <w:t>new key</w:t>
      </w:r>
      <w:r w:rsidRPr="00181837">
        <w:rPr>
          <w:lang w:val="en-US"/>
        </w:rPr>
        <w:t xml:space="preserve"> these </w:t>
      </w:r>
      <w:r w:rsidR="00792944">
        <w:rPr>
          <w:lang w:val="en-US"/>
        </w:rPr>
        <w:t>sequence numbers</w:t>
      </w:r>
      <w:r w:rsidRPr="00181837">
        <w:rPr>
          <w:lang w:val="en-US"/>
        </w:rPr>
        <w:t xml:space="preserve"> can always be reset to zero</w:t>
      </w:r>
      <w:r w:rsidR="00AC6516">
        <w:rPr>
          <w:lang w:val="en-US"/>
        </w:rPr>
        <w:t>. This reduces the overhead of the first message (PDCP SN field can be omitted).</w:t>
      </w:r>
    </w:p>
    <w:p w14:paraId="7082FF75" w14:textId="448A100E" w:rsidR="007451AA" w:rsidRPr="00D43BD2" w:rsidRDefault="00181837" w:rsidP="00CA6FA7">
      <w:pPr>
        <w:numPr>
          <w:ilvl w:val="0"/>
          <w:numId w:val="17"/>
        </w:numPr>
        <w:overflowPunct/>
        <w:autoSpaceDE/>
        <w:autoSpaceDN/>
        <w:adjustRightInd/>
        <w:spacing w:after="0"/>
        <w:jc w:val="left"/>
        <w:textAlignment w:val="auto"/>
        <w:rPr>
          <w:lang w:val="en-US"/>
        </w:rPr>
      </w:pPr>
      <w:r w:rsidRPr="00D43BD2">
        <w:rPr>
          <w:lang w:val="en-US"/>
        </w:rPr>
        <w:t>Deriving a new key is the solution adopted in LTE which has been approved by SA3</w:t>
      </w:r>
      <w:r w:rsidR="002463CB">
        <w:rPr>
          <w:lang w:val="en-US"/>
        </w:rPr>
        <w:t xml:space="preserve"> (and is clearly </w:t>
      </w:r>
      <w:r w:rsidR="00D43BD2">
        <w:rPr>
          <w:lang w:val="en-US"/>
        </w:rPr>
        <w:t xml:space="preserve">preferred </w:t>
      </w:r>
      <w:r w:rsidR="002463CB">
        <w:rPr>
          <w:lang w:val="en-US"/>
        </w:rPr>
        <w:t>from a security perspective</w:t>
      </w:r>
      <w:r w:rsidR="00D43BD2">
        <w:rPr>
          <w:lang w:val="en-US"/>
        </w:rPr>
        <w:t>)</w:t>
      </w:r>
      <w:r w:rsidRPr="00D43BD2">
        <w:rPr>
          <w:lang w:val="en-US"/>
        </w:rPr>
        <w:t>. Not deriving a new key would require additional SA3 scrutiny.</w:t>
      </w:r>
      <w:r w:rsidR="007451AA" w:rsidRPr="00D43BD2">
        <w:rPr>
          <w:lang w:val="en-US"/>
        </w:rPr>
        <w:t xml:space="preserve"> </w:t>
      </w:r>
    </w:p>
    <w:p w14:paraId="5AD7B335" w14:textId="556A5E8C" w:rsidR="007451AA" w:rsidRPr="00181837" w:rsidRDefault="007451AA" w:rsidP="00181837">
      <w:pPr>
        <w:numPr>
          <w:ilvl w:val="0"/>
          <w:numId w:val="17"/>
        </w:numPr>
        <w:overflowPunct/>
        <w:autoSpaceDE/>
        <w:autoSpaceDN/>
        <w:adjustRightInd/>
        <w:spacing w:after="0"/>
        <w:jc w:val="left"/>
        <w:textAlignment w:val="auto"/>
        <w:rPr>
          <w:lang w:val="en-US"/>
        </w:rPr>
      </w:pPr>
      <w:r>
        <w:rPr>
          <w:lang w:val="en-US"/>
        </w:rPr>
        <w:t xml:space="preserve">Deriving a new key during the state transition does not prevent future </w:t>
      </w:r>
      <w:r w:rsidR="00D43BD2">
        <w:rPr>
          <w:lang w:val="en-US"/>
        </w:rPr>
        <w:t>enhancements</w:t>
      </w:r>
      <w:r>
        <w:rPr>
          <w:lang w:val="en-US"/>
        </w:rPr>
        <w:t xml:space="preserve"> for early data transmission from RRC_INACTIVE. </w:t>
      </w:r>
    </w:p>
    <w:p w14:paraId="72DA4C9E" w14:textId="77777777" w:rsidR="00181837" w:rsidRPr="00181837" w:rsidRDefault="00181837" w:rsidP="00181837">
      <w:pPr>
        <w:rPr>
          <w:lang w:val="en-US"/>
        </w:rPr>
      </w:pPr>
    </w:p>
    <w:p w14:paraId="3BBA4721" w14:textId="119CAA23" w:rsidR="00181837" w:rsidRPr="00181837" w:rsidRDefault="00181837" w:rsidP="007451AA">
      <w:pPr>
        <w:pStyle w:val="Proposal"/>
        <w:rPr>
          <w:lang w:val="en-US"/>
        </w:rPr>
      </w:pPr>
      <w:bookmarkStart w:id="2" w:name="_Toc485287875"/>
      <w:bookmarkStart w:id="3" w:name="_Toc485287905"/>
      <w:bookmarkStart w:id="4" w:name="_Toc485385652"/>
      <w:bookmarkStart w:id="5" w:name="_Toc490206422"/>
      <w:bookmarkStart w:id="6" w:name="_Toc498630343"/>
      <w:bookmarkStart w:id="7" w:name="_Toc503476675"/>
      <w:r w:rsidRPr="00181837">
        <w:rPr>
          <w:lang w:val="en-US"/>
        </w:rPr>
        <w:t xml:space="preserve">A new key </w:t>
      </w:r>
      <w:r w:rsidR="007451AA">
        <w:rPr>
          <w:lang w:val="en-US"/>
        </w:rPr>
        <w:t xml:space="preserve">(e.g. KgNB) </w:t>
      </w:r>
      <w:r w:rsidRPr="00181837">
        <w:rPr>
          <w:lang w:val="en-US"/>
        </w:rPr>
        <w:t xml:space="preserve">should be derived at </w:t>
      </w:r>
      <w:r w:rsidR="00E36FD3">
        <w:rPr>
          <w:lang w:val="en-US"/>
        </w:rPr>
        <w:t xml:space="preserve">every </w:t>
      </w:r>
      <w:r w:rsidRPr="00181837">
        <w:rPr>
          <w:lang w:val="en-US"/>
        </w:rPr>
        <w:t xml:space="preserve">state transition </w:t>
      </w:r>
      <w:r w:rsidR="007451AA">
        <w:rPr>
          <w:lang w:val="en-US"/>
        </w:rPr>
        <w:t>from RRC_IDLE to RRC_CONNECTED and from RRC_INACTIVE to RRC_CONNECTED</w:t>
      </w:r>
      <w:bookmarkEnd w:id="2"/>
      <w:bookmarkEnd w:id="3"/>
      <w:bookmarkEnd w:id="4"/>
      <w:bookmarkEnd w:id="5"/>
      <w:bookmarkEnd w:id="6"/>
      <w:r w:rsidR="00941A87">
        <w:rPr>
          <w:lang w:val="en-US"/>
        </w:rPr>
        <w:t>.</w:t>
      </w:r>
      <w:bookmarkEnd w:id="7"/>
    </w:p>
    <w:p w14:paraId="74478F08" w14:textId="77777777" w:rsidR="00181837" w:rsidRPr="00181837" w:rsidRDefault="00181837" w:rsidP="00181837">
      <w:pPr>
        <w:rPr>
          <w:lang w:val="en-US"/>
        </w:rPr>
      </w:pPr>
    </w:p>
    <w:p w14:paraId="4A11932A" w14:textId="53998F9E" w:rsidR="008D7451" w:rsidRDefault="008D7451" w:rsidP="008D7451">
      <w:pPr>
        <w:rPr>
          <w:lang w:val="en-US"/>
        </w:rPr>
      </w:pPr>
      <w:r>
        <w:rPr>
          <w:lang w:val="en-US"/>
        </w:rPr>
        <w:t>With the assumption that a new k</w:t>
      </w:r>
      <w:r w:rsidRPr="00181837">
        <w:rPr>
          <w:lang w:val="en-US"/>
        </w:rPr>
        <w:t>ey is derived</w:t>
      </w:r>
      <w:r>
        <w:rPr>
          <w:lang w:val="en-US"/>
        </w:rPr>
        <w:t xml:space="preserve"> at every state transition from RRC_INACTIVE</w:t>
      </w:r>
      <w:r w:rsidRPr="00181837">
        <w:rPr>
          <w:lang w:val="en-US"/>
        </w:rPr>
        <w:t xml:space="preserve"> it is essential tha</w:t>
      </w:r>
      <w:r>
        <w:rPr>
          <w:lang w:val="en-US"/>
        </w:rPr>
        <w:t xml:space="preserve">t the NCC is provided to the UE. </w:t>
      </w:r>
      <w:r w:rsidRPr="00181837">
        <w:rPr>
          <w:lang w:val="en-US"/>
        </w:rPr>
        <w:t xml:space="preserve">The reason for this is that if there is a NH key available in the </w:t>
      </w:r>
      <w:r>
        <w:rPr>
          <w:lang w:val="en-US"/>
        </w:rPr>
        <w:t>source gNB</w:t>
      </w:r>
      <w:r w:rsidR="00506DB1">
        <w:rPr>
          <w:lang w:val="en-US"/>
        </w:rPr>
        <w:t xml:space="preserve"> this key should </w:t>
      </w:r>
      <w:r w:rsidRPr="00181837">
        <w:rPr>
          <w:lang w:val="en-US"/>
        </w:rPr>
        <w:t>be used when the UE arrive in a new cell since it has the highest security level</w:t>
      </w:r>
      <w:r>
        <w:rPr>
          <w:lang w:val="en-US"/>
        </w:rPr>
        <w:t xml:space="preserve"> (NCC is incremented)</w:t>
      </w:r>
      <w:r w:rsidRPr="00181837">
        <w:rPr>
          <w:lang w:val="en-US"/>
        </w:rPr>
        <w:t>. If the UE is not provided with NCC the UE can only derive the key based on the old K</w:t>
      </w:r>
      <w:r>
        <w:rPr>
          <w:lang w:val="en-US"/>
        </w:rPr>
        <w:t>g</w:t>
      </w:r>
      <w:r w:rsidRPr="00181837">
        <w:rPr>
          <w:lang w:val="en-US"/>
        </w:rPr>
        <w:t xml:space="preserve">NB which potentially could have been known not only in the source gNB but also in the source-source gNB. </w:t>
      </w:r>
    </w:p>
    <w:p w14:paraId="37850E24" w14:textId="1F479CE2" w:rsidR="008D7451" w:rsidRDefault="008D7451" w:rsidP="008D7451">
      <w:pPr>
        <w:rPr>
          <w:lang w:val="en-US"/>
        </w:rPr>
      </w:pPr>
      <w:r w:rsidRPr="00181837">
        <w:rPr>
          <w:lang w:val="en-US"/>
        </w:rPr>
        <w:t xml:space="preserve">If there is no new NH key in the source gNB this is most likely due to that </w:t>
      </w:r>
      <w:r>
        <w:rPr>
          <w:lang w:val="en-US"/>
        </w:rPr>
        <w:t xml:space="preserve">NH key has already been used to derive a new KgNB in </w:t>
      </w:r>
      <w:r w:rsidRPr="00181837">
        <w:rPr>
          <w:lang w:val="en-US"/>
        </w:rPr>
        <w:t>the source gNB</w:t>
      </w:r>
      <w:r>
        <w:rPr>
          <w:lang w:val="en-US"/>
        </w:rPr>
        <w:t>. In this case it is acceptable to derive further keys based on the KgNB (NCC is not incremented).</w:t>
      </w:r>
    </w:p>
    <w:p w14:paraId="6E5B49B5" w14:textId="14C89CE4" w:rsidR="008D7451" w:rsidRDefault="008D7451" w:rsidP="008D7451">
      <w:pPr>
        <w:pStyle w:val="Proposal"/>
        <w:rPr>
          <w:lang w:val="en-US"/>
        </w:rPr>
      </w:pPr>
      <w:bookmarkStart w:id="8" w:name="_Toc485287876"/>
      <w:bookmarkStart w:id="9" w:name="_Toc485287906"/>
      <w:bookmarkStart w:id="10" w:name="_Toc485385653"/>
      <w:bookmarkStart w:id="11" w:name="_Toc490206423"/>
      <w:bookmarkStart w:id="12" w:name="_Toc498630344"/>
      <w:bookmarkStart w:id="13" w:name="_Toc503476676"/>
      <w:r>
        <w:rPr>
          <w:lang w:val="en-US"/>
        </w:rPr>
        <w:t>The UE needs to be provided with the NCC before or during every state transition from RRC_INACTIVE.</w:t>
      </w:r>
      <w:bookmarkEnd w:id="8"/>
      <w:bookmarkEnd w:id="9"/>
      <w:bookmarkEnd w:id="10"/>
      <w:bookmarkEnd w:id="11"/>
      <w:bookmarkEnd w:id="12"/>
      <w:r w:rsidR="0079647C">
        <w:t xml:space="preserve"> Which solution to adopt should be agreed in RAN2.</w:t>
      </w:r>
      <w:bookmarkEnd w:id="13"/>
    </w:p>
    <w:p w14:paraId="6E99096B" w14:textId="0CA059CA" w:rsidR="008D7451" w:rsidRDefault="008D7451" w:rsidP="00181837">
      <w:pPr>
        <w:rPr>
          <w:lang w:val="en-US"/>
        </w:rPr>
      </w:pPr>
      <w:r>
        <w:rPr>
          <w:lang w:val="en-US"/>
        </w:rPr>
        <w:t>The question then arises how the UE is provided with the NCC. 3 solutions are envisioned</w:t>
      </w:r>
      <w:r w:rsidR="00506DB1">
        <w:rPr>
          <w:lang w:val="en-US"/>
        </w:rPr>
        <w:t xml:space="preserve"> where the </w:t>
      </w:r>
      <w:r>
        <w:rPr>
          <w:lang w:val="en-US"/>
        </w:rPr>
        <w:t>UE is provided with the NCC</w:t>
      </w:r>
      <w:r w:rsidR="00506DB1">
        <w:rPr>
          <w:lang w:val="en-US"/>
        </w:rPr>
        <w:t>;</w:t>
      </w:r>
    </w:p>
    <w:p w14:paraId="49E3635A" w14:textId="7BB7A35C" w:rsidR="008D7451" w:rsidRDefault="008D7451" w:rsidP="008D7451">
      <w:pPr>
        <w:pStyle w:val="ListParagraph"/>
        <w:numPr>
          <w:ilvl w:val="0"/>
          <w:numId w:val="18"/>
        </w:numPr>
      </w:pPr>
      <w:r w:rsidRPr="008D7451">
        <w:t>in the Source gNB prior to being ordered to RRC_INACTIVE</w:t>
      </w:r>
    </w:p>
    <w:p w14:paraId="6BFD8F1C" w14:textId="3199DD40" w:rsidR="008D7451" w:rsidRDefault="008D7451" w:rsidP="008D7451">
      <w:pPr>
        <w:pStyle w:val="ListParagraph"/>
        <w:numPr>
          <w:ilvl w:val="0"/>
          <w:numId w:val="18"/>
        </w:numPr>
      </w:pPr>
      <w:r w:rsidRPr="008D7451">
        <w:t xml:space="preserve">in the Source gNB </w:t>
      </w:r>
      <w:r>
        <w:t xml:space="preserve">in the message ordering UE to </w:t>
      </w:r>
      <w:r w:rsidRPr="008D7451">
        <w:t>RRC_INACTIVE</w:t>
      </w:r>
    </w:p>
    <w:p w14:paraId="08CFD4C0" w14:textId="376388F5" w:rsidR="008D7451" w:rsidRDefault="008D7451" w:rsidP="008D7451">
      <w:pPr>
        <w:pStyle w:val="ListParagraph"/>
        <w:numPr>
          <w:ilvl w:val="0"/>
          <w:numId w:val="18"/>
        </w:numPr>
      </w:pPr>
      <w:r>
        <w:t>in the Target gNB in MSG4</w:t>
      </w:r>
    </w:p>
    <w:p w14:paraId="513B8035" w14:textId="31BB9E9B" w:rsidR="008D7451" w:rsidRDefault="008D7451" w:rsidP="008D7451"/>
    <w:p w14:paraId="0F9459F4" w14:textId="77777777" w:rsidR="008D7451" w:rsidRDefault="008D7451" w:rsidP="008D7451">
      <w:r>
        <w:t>Below is an analysis of each option:</w:t>
      </w:r>
    </w:p>
    <w:p w14:paraId="53DD3F95" w14:textId="77777777" w:rsidR="008D7451" w:rsidRPr="008D7451" w:rsidRDefault="008D7451" w:rsidP="008D7451">
      <w:pPr>
        <w:rPr>
          <w:u w:val="single"/>
        </w:rPr>
      </w:pPr>
      <w:r w:rsidRPr="008D7451">
        <w:rPr>
          <w:u w:val="single"/>
        </w:rPr>
        <w:t xml:space="preserve">Solution 1: </w:t>
      </w:r>
    </w:p>
    <w:p w14:paraId="3D513118" w14:textId="327C7F37" w:rsidR="008D7451" w:rsidRDefault="008D7451" w:rsidP="008D7451">
      <w:pPr>
        <w:rPr>
          <w:lang w:val="en-US"/>
        </w:rPr>
      </w:pPr>
      <w:r>
        <w:rPr>
          <w:lang w:val="en-US"/>
        </w:rPr>
        <w:t>The problem with providing the NCC to the UE before the UE is suspended is that the serving gNB can receive a new NH key from the CN at any time, e.g. after performing a Path Switch procedure, or after UE has been re-authenticated on NAS level. In these cases a new NCC value is needed to be provided to the UE which adds extra complexity</w:t>
      </w:r>
      <w:r w:rsidR="00AC6516">
        <w:rPr>
          <w:lang w:val="en-US"/>
        </w:rPr>
        <w:t xml:space="preserve"> and signaling</w:t>
      </w:r>
      <w:r>
        <w:rPr>
          <w:lang w:val="en-US"/>
        </w:rPr>
        <w:t xml:space="preserve">. </w:t>
      </w:r>
      <w:r w:rsidR="00A703A8">
        <w:rPr>
          <w:lang w:val="en-US"/>
        </w:rPr>
        <w:t>This is illustrated in the figure below</w:t>
      </w:r>
      <w:r w:rsidR="000D1ABA">
        <w:rPr>
          <w:lang w:val="en-US"/>
        </w:rPr>
        <w:t xml:space="preserve"> (using LTE terminology)</w:t>
      </w:r>
      <w:r w:rsidR="00A703A8">
        <w:rPr>
          <w:lang w:val="en-US"/>
        </w:rPr>
        <w:t>.</w:t>
      </w:r>
    </w:p>
    <w:p w14:paraId="109136CA" w14:textId="32DF9D02" w:rsidR="00A703A8" w:rsidRDefault="00A703A8" w:rsidP="008D7451">
      <w:pPr>
        <w:rPr>
          <w:lang w:val="en-US"/>
        </w:rPr>
      </w:pPr>
      <w:r>
        <w:object w:dxaOrig="12496" w:dyaOrig="6990" w14:anchorId="1F950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68.75pt" o:ole="">
            <v:imagedata r:id="rId12" o:title=""/>
          </v:shape>
          <o:OLEObject Type="Embed" ProgID="Visio.Drawing.15" ShapeID="_x0000_i1025" DrawAspect="Content" ObjectID="_1577236294" r:id="rId13"/>
        </w:object>
      </w:r>
    </w:p>
    <w:p w14:paraId="6F159079" w14:textId="1198033B" w:rsidR="00A703A8" w:rsidRDefault="00A703A8" w:rsidP="00A703A8">
      <w:pPr>
        <w:pStyle w:val="Observation"/>
        <w:rPr>
          <w:lang w:val="en-US"/>
        </w:rPr>
      </w:pPr>
      <w:bookmarkStart w:id="14" w:name="_Toc498436375"/>
      <w:bookmarkStart w:id="15" w:name="_Toc498630347"/>
      <w:bookmarkStart w:id="16" w:name="_Toc503476670"/>
      <w:r w:rsidRPr="00A703A8">
        <w:rPr>
          <w:lang w:val="en-US"/>
        </w:rPr>
        <w:t xml:space="preserve">Providing the NCC to the UE in connected mode to be used at next resume adds complexity </w:t>
      </w:r>
      <w:r>
        <w:rPr>
          <w:lang w:val="en-US"/>
        </w:rPr>
        <w:t xml:space="preserve">without providing any significant </w:t>
      </w:r>
      <w:r w:rsidRPr="00A703A8">
        <w:rPr>
          <w:lang w:val="en-US"/>
        </w:rPr>
        <w:t>benefits.</w:t>
      </w:r>
      <w:bookmarkEnd w:id="14"/>
      <w:bookmarkEnd w:id="15"/>
      <w:bookmarkEnd w:id="16"/>
    </w:p>
    <w:p w14:paraId="0FC0BACA" w14:textId="77777777" w:rsidR="00A703A8" w:rsidRPr="00A703A8" w:rsidRDefault="00A703A8" w:rsidP="00A703A8">
      <w:pPr>
        <w:pStyle w:val="Observation"/>
        <w:numPr>
          <w:ilvl w:val="0"/>
          <w:numId w:val="0"/>
        </w:numPr>
        <w:rPr>
          <w:lang w:val="en-US"/>
        </w:rPr>
      </w:pPr>
    </w:p>
    <w:p w14:paraId="5FCA3871" w14:textId="560DEBA2" w:rsidR="008D7451" w:rsidRPr="008D7451" w:rsidRDefault="008D7451" w:rsidP="008D7451">
      <w:pPr>
        <w:rPr>
          <w:u w:val="single"/>
          <w:lang w:val="en-US"/>
        </w:rPr>
      </w:pPr>
      <w:r w:rsidRPr="008D7451">
        <w:rPr>
          <w:u w:val="single"/>
          <w:lang w:val="en-US"/>
        </w:rPr>
        <w:t>Solution 2:</w:t>
      </w:r>
    </w:p>
    <w:p w14:paraId="03E8CA2D" w14:textId="512E0621" w:rsidR="008D7451" w:rsidRDefault="008D7451" w:rsidP="008D7451">
      <w:pPr>
        <w:rPr>
          <w:lang w:val="en-US"/>
        </w:rPr>
      </w:pPr>
      <w:r>
        <w:rPr>
          <w:lang w:val="en-US"/>
        </w:rPr>
        <w:t>Providing the NCC in the Suspend message works in any scenario has no extra complexities.</w:t>
      </w:r>
      <w:r w:rsidR="00506DB1">
        <w:rPr>
          <w:lang w:val="en-US"/>
        </w:rPr>
        <w:t xml:space="preserve"> It is also analogue to the current solution of providing the NCC in the handover command which is the last message the UE gets in the old cell. </w:t>
      </w:r>
      <w:r w:rsidR="00A703A8">
        <w:rPr>
          <w:lang w:val="en-US"/>
        </w:rPr>
        <w:t>Additionally at last meeting it was agreed to support immediate suspend to RRC_INACTIVE e.g. for UEs performing RNA update. This is illustrated in the figure below.</w:t>
      </w:r>
    </w:p>
    <w:p w14:paraId="3E59ACAD" w14:textId="296E12BC" w:rsidR="000D1ABA" w:rsidRDefault="000D1ABA" w:rsidP="008D7451">
      <w:pPr>
        <w:rPr>
          <w:lang w:val="en-US"/>
        </w:rPr>
      </w:pPr>
      <w:r>
        <w:object w:dxaOrig="9331" w:dyaOrig="3540" w14:anchorId="7B8E9EC6">
          <v:shape id="_x0000_i1026" type="#_x0000_t75" style="width:466.35pt;height:176.65pt" o:ole="">
            <v:imagedata r:id="rId14" o:title=""/>
          </v:shape>
          <o:OLEObject Type="Embed" ProgID="Visio.Drawing.15" ShapeID="_x0000_i1026" DrawAspect="Content" ObjectID="_1577236295" r:id="rId15"/>
        </w:object>
      </w:r>
    </w:p>
    <w:p w14:paraId="189661DA" w14:textId="4F5BA0E9" w:rsidR="00A703A8" w:rsidRDefault="00A703A8" w:rsidP="008D7451">
      <w:pPr>
        <w:rPr>
          <w:lang w:val="en-US"/>
        </w:rPr>
      </w:pPr>
    </w:p>
    <w:p w14:paraId="72800F71" w14:textId="67C5F986" w:rsidR="00A703A8" w:rsidRDefault="00A703A8" w:rsidP="00285A20">
      <w:pPr>
        <w:pStyle w:val="Observation"/>
        <w:tabs>
          <w:tab w:val="left" w:pos="270"/>
        </w:tabs>
        <w:ind w:left="1710" w:hanging="1710"/>
        <w:rPr>
          <w:lang w:val="en-US"/>
        </w:rPr>
      </w:pPr>
      <w:bookmarkStart w:id="17" w:name="_Toc498436376"/>
      <w:bookmarkStart w:id="18" w:name="_Toc498630348"/>
      <w:bookmarkStart w:id="19" w:name="_Toc503476671"/>
      <w:r>
        <w:rPr>
          <w:lang w:val="en-US"/>
        </w:rPr>
        <w:t xml:space="preserve">Providing the NCC in the Suspend message works in any scenario has no extra complexities and is required in the </w:t>
      </w:r>
      <w:r w:rsidR="004D6608">
        <w:rPr>
          <w:lang w:val="en-US"/>
        </w:rPr>
        <w:t xml:space="preserve">case </w:t>
      </w:r>
      <w:r>
        <w:rPr>
          <w:lang w:val="en-US"/>
        </w:rPr>
        <w:t>where the UE is immediately suspend to RRC_INACTIVE when performing a RNA update</w:t>
      </w:r>
      <w:r w:rsidR="004D6608">
        <w:rPr>
          <w:lang w:val="en-US"/>
        </w:rPr>
        <w:t xml:space="preserve"> (this scenario was agreed at last meeting)</w:t>
      </w:r>
      <w:r>
        <w:rPr>
          <w:lang w:val="en-US"/>
        </w:rPr>
        <w:t>.</w:t>
      </w:r>
      <w:bookmarkEnd w:id="17"/>
      <w:bookmarkEnd w:id="18"/>
      <w:bookmarkEnd w:id="19"/>
    </w:p>
    <w:p w14:paraId="5EA032C9" w14:textId="77777777" w:rsidR="00A703A8" w:rsidRDefault="00A703A8" w:rsidP="008D7451">
      <w:pPr>
        <w:rPr>
          <w:lang w:val="en-US"/>
        </w:rPr>
      </w:pPr>
    </w:p>
    <w:p w14:paraId="5A3B370E" w14:textId="0E67C4C7" w:rsidR="008D7451" w:rsidRPr="008D7451" w:rsidRDefault="008D7451" w:rsidP="008D7451">
      <w:pPr>
        <w:rPr>
          <w:u w:val="single"/>
          <w:lang w:val="en-US"/>
        </w:rPr>
      </w:pPr>
      <w:r w:rsidRPr="008D7451">
        <w:rPr>
          <w:u w:val="single"/>
          <w:lang w:val="en-US"/>
        </w:rPr>
        <w:t>Solution 3:</w:t>
      </w:r>
    </w:p>
    <w:p w14:paraId="012CE854" w14:textId="5EFEA6FA" w:rsidR="008D7451" w:rsidRDefault="004D6608" w:rsidP="008D7451">
      <w:pPr>
        <w:rPr>
          <w:lang w:val="en-US"/>
        </w:rPr>
      </w:pPr>
      <w:r>
        <w:rPr>
          <w:lang w:val="en-US"/>
        </w:rPr>
        <w:t xml:space="preserve">At the earlier </w:t>
      </w:r>
      <w:r w:rsidR="008D7451">
        <w:rPr>
          <w:lang w:val="en-US"/>
        </w:rPr>
        <w:t>meeting</w:t>
      </w:r>
      <w:r>
        <w:rPr>
          <w:lang w:val="en-US"/>
        </w:rPr>
        <w:t>s</w:t>
      </w:r>
      <w:r w:rsidR="008D7451">
        <w:rPr>
          <w:lang w:val="en-US"/>
        </w:rPr>
        <w:t xml:space="preserve"> it was agreed that MSG4 should preferably be encrypted. With the assumption that a new key is always derived at state transition it is clear that MSG4 should be encrypted using this new key. This means that</w:t>
      </w:r>
      <w:r w:rsidR="00506DB1">
        <w:rPr>
          <w:lang w:val="en-US"/>
        </w:rPr>
        <w:t>,</w:t>
      </w:r>
      <w:r w:rsidR="008D7451">
        <w:rPr>
          <w:lang w:val="en-US"/>
        </w:rPr>
        <w:t xml:space="preserve"> if MSG4 should </w:t>
      </w:r>
      <w:r w:rsidR="00506DB1">
        <w:rPr>
          <w:lang w:val="en-US"/>
        </w:rPr>
        <w:t xml:space="preserve">also </w:t>
      </w:r>
      <w:r w:rsidR="008D7451">
        <w:rPr>
          <w:lang w:val="en-US"/>
        </w:rPr>
        <w:t>carry the NCC which cannot be encrypted</w:t>
      </w:r>
      <w:r w:rsidR="00506DB1">
        <w:rPr>
          <w:lang w:val="en-US"/>
        </w:rPr>
        <w:t>,</w:t>
      </w:r>
      <w:r w:rsidR="008D7451">
        <w:rPr>
          <w:lang w:val="en-US"/>
        </w:rPr>
        <w:t xml:space="preserve"> special and most likely complex </w:t>
      </w:r>
      <w:r w:rsidR="008D7451">
        <w:rPr>
          <w:lang w:val="en-US"/>
        </w:rPr>
        <w:lastRenderedPageBreak/>
        <w:t>solutions are need</w:t>
      </w:r>
      <w:r w:rsidR="00506DB1">
        <w:rPr>
          <w:lang w:val="en-US"/>
        </w:rPr>
        <w:t>ed</w:t>
      </w:r>
      <w:r w:rsidR="008D7451">
        <w:rPr>
          <w:lang w:val="en-US"/>
        </w:rPr>
        <w:t xml:space="preserve"> to allow partial encryption of messages. </w:t>
      </w:r>
      <w:r w:rsidR="002463CB">
        <w:rPr>
          <w:lang w:val="en-US"/>
        </w:rPr>
        <w:t>Providing the NCC in MSG4 could also add latencies to the state transition compared to if the NCC was provided in the source cell.</w:t>
      </w:r>
    </w:p>
    <w:p w14:paraId="4FD595AB" w14:textId="28B6EA25" w:rsidR="007451AA" w:rsidRDefault="008D7451" w:rsidP="00181837">
      <w:pPr>
        <w:rPr>
          <w:lang w:val="en-US"/>
        </w:rPr>
      </w:pPr>
      <w:r>
        <w:rPr>
          <w:lang w:val="en-US"/>
        </w:rPr>
        <w:t xml:space="preserve">From the analysis above it is clear that solution 3 should be avoided </w:t>
      </w:r>
      <w:r w:rsidR="009B41AE">
        <w:rPr>
          <w:lang w:val="en-US"/>
        </w:rPr>
        <w:t>as it is not aligned with the agreements from RAN2#88</w:t>
      </w:r>
      <w:r w:rsidR="00506DB1">
        <w:rPr>
          <w:lang w:val="en-US"/>
        </w:rPr>
        <w:t xml:space="preserve"> on encrypting MSG4</w:t>
      </w:r>
      <w:r w:rsidR="009B41AE">
        <w:rPr>
          <w:lang w:val="en-US"/>
        </w:rPr>
        <w:t xml:space="preserve"> </w:t>
      </w:r>
      <w:r>
        <w:rPr>
          <w:lang w:val="en-US"/>
        </w:rPr>
        <w:t xml:space="preserve">and that solution 2 is preferred over solution 1. </w:t>
      </w:r>
    </w:p>
    <w:p w14:paraId="532C0D59" w14:textId="77777777" w:rsidR="007451AA" w:rsidRDefault="007451AA" w:rsidP="00181837">
      <w:pPr>
        <w:rPr>
          <w:lang w:val="en-US"/>
        </w:rPr>
      </w:pPr>
    </w:p>
    <w:p w14:paraId="7125D783" w14:textId="77777777" w:rsidR="00A86F0A" w:rsidRPr="00181837" w:rsidRDefault="00A86F0A" w:rsidP="00A86F0A">
      <w:pPr>
        <w:pStyle w:val="Proposal"/>
        <w:rPr>
          <w:lang w:val="en-US"/>
        </w:rPr>
      </w:pPr>
      <w:bookmarkStart w:id="20" w:name="_Toc485287877"/>
      <w:bookmarkStart w:id="21" w:name="_Toc485287907"/>
      <w:bookmarkStart w:id="22" w:name="_Toc485385654"/>
      <w:bookmarkStart w:id="23" w:name="_Toc490206424"/>
      <w:bookmarkStart w:id="24" w:name="_Toc498630345"/>
      <w:bookmarkStart w:id="25" w:name="_Toc503476677"/>
      <w:r w:rsidRPr="00181837">
        <w:rPr>
          <w:lang w:val="en-US"/>
        </w:rPr>
        <w:t>The NCC should be provided to the UE in the suspend message ordering UE to RRC_INACTIVE.</w:t>
      </w:r>
      <w:bookmarkEnd w:id="20"/>
      <w:bookmarkEnd w:id="21"/>
      <w:bookmarkEnd w:id="22"/>
      <w:bookmarkEnd w:id="23"/>
      <w:bookmarkEnd w:id="24"/>
      <w:bookmarkEnd w:id="25"/>
    </w:p>
    <w:p w14:paraId="6E237382" w14:textId="709B2F1B" w:rsidR="00A86F0A" w:rsidRDefault="00A86F0A" w:rsidP="00181837">
      <w:pPr>
        <w:rPr>
          <w:lang w:val="en-US"/>
        </w:rPr>
      </w:pPr>
    </w:p>
    <w:p w14:paraId="0C6B2156" w14:textId="3F59AB91" w:rsidR="00A86F0A" w:rsidRDefault="008D7451" w:rsidP="00181837">
      <w:pPr>
        <w:rPr>
          <w:lang w:val="en-US"/>
        </w:rPr>
      </w:pPr>
      <w:r>
        <w:rPr>
          <w:lang w:val="en-US"/>
        </w:rPr>
        <w:t>Final</w:t>
      </w:r>
      <w:r w:rsidR="00981EC2">
        <w:rPr>
          <w:lang w:val="en-US"/>
        </w:rPr>
        <w:t>ly regarding the open issue on how to handle the case where the target node does not support the same security algorithms that was used in the old node we would just like to re-iterate our input to the email discussion</w:t>
      </w:r>
      <w:r w:rsidR="00C133A0">
        <w:rPr>
          <w:lang w:val="en-US"/>
        </w:rPr>
        <w:t xml:space="preserve"> (which also was supported by many other companies)</w:t>
      </w:r>
      <w:r w:rsidR="00981EC2">
        <w:rPr>
          <w:lang w:val="en-US"/>
        </w:rPr>
        <w:t>:</w:t>
      </w:r>
    </w:p>
    <w:p w14:paraId="1707A51E" w14:textId="734103A5" w:rsidR="00981EC2" w:rsidRDefault="00981EC2" w:rsidP="00981EC2">
      <w:pPr>
        <w:pStyle w:val="ListParagraph"/>
        <w:numPr>
          <w:ilvl w:val="0"/>
          <w:numId w:val="17"/>
        </w:numPr>
      </w:pPr>
      <w:r>
        <w:t>This will be a very rare scenario, and network configuration can ensure it does not happen in practice</w:t>
      </w:r>
    </w:p>
    <w:p w14:paraId="2035C05D" w14:textId="5CDE2E57" w:rsidR="00981EC2" w:rsidRDefault="00981EC2" w:rsidP="00981EC2">
      <w:pPr>
        <w:pStyle w:val="ListParagraph"/>
        <w:numPr>
          <w:ilvl w:val="0"/>
          <w:numId w:val="17"/>
        </w:numPr>
      </w:pPr>
      <w:r>
        <w:t>If it still would happen, it should be possible to handle the UE in the same way as the case the RAN context was not verified (e.g. rely on NAS recovery).</w:t>
      </w:r>
    </w:p>
    <w:p w14:paraId="2844F0C4" w14:textId="2934A298" w:rsidR="005A1D05" w:rsidRDefault="005A1D05" w:rsidP="00792944">
      <w:pPr>
        <w:pStyle w:val="ListParagraph"/>
        <w:numPr>
          <w:ilvl w:val="0"/>
          <w:numId w:val="17"/>
        </w:numPr>
      </w:pPr>
      <w:r>
        <w:t>To our understanding it is today only possible to change the security algorithms during connected mode handover, i.e. it is not supported to change the algorithms at RRC Re-establishment and RRC Resume.</w:t>
      </w:r>
    </w:p>
    <w:p w14:paraId="634E6D7E" w14:textId="77777777" w:rsidR="00792944" w:rsidRDefault="00792944" w:rsidP="00792944">
      <w:pPr>
        <w:pStyle w:val="ListParagraph"/>
      </w:pPr>
    </w:p>
    <w:p w14:paraId="18DD55C7" w14:textId="25DCA772" w:rsidR="00981EC2" w:rsidRDefault="00981EC2" w:rsidP="00981EC2">
      <w:pPr>
        <w:pStyle w:val="Proposal"/>
      </w:pPr>
      <w:bookmarkStart w:id="26" w:name="_Toc485287878"/>
      <w:bookmarkStart w:id="27" w:name="_Toc485287908"/>
      <w:bookmarkStart w:id="28" w:name="_Toc485385655"/>
      <w:bookmarkStart w:id="29" w:name="_Toc490206425"/>
      <w:bookmarkStart w:id="30" w:name="_Toc498630346"/>
      <w:bookmarkStart w:id="31" w:name="_Toc503476678"/>
      <w:r>
        <w:t xml:space="preserve">No special solution is needed to handle the case when the target RAN node does not support security algorithm that the UE used in the source cell. It is possible to use the NAS recovery procedure </w:t>
      </w:r>
      <w:r w:rsidR="005A1D05">
        <w:t xml:space="preserve">to handle this scenarios since this </w:t>
      </w:r>
      <w:r>
        <w:t>is anyway needed for other scenarios.</w:t>
      </w:r>
      <w:bookmarkEnd w:id="26"/>
      <w:bookmarkEnd w:id="27"/>
      <w:bookmarkEnd w:id="28"/>
      <w:bookmarkEnd w:id="29"/>
      <w:bookmarkEnd w:id="30"/>
      <w:bookmarkEnd w:id="31"/>
    </w:p>
    <w:p w14:paraId="0863F0FD" w14:textId="77777777" w:rsidR="00981EC2" w:rsidRPr="00981EC2" w:rsidRDefault="00981EC2" w:rsidP="00981EC2">
      <w:pPr>
        <w:pStyle w:val="Proposal"/>
        <w:numPr>
          <w:ilvl w:val="0"/>
          <w:numId w:val="0"/>
        </w:numPr>
      </w:pPr>
    </w:p>
    <w:p w14:paraId="04DDD43F" w14:textId="7E4E4840" w:rsidR="008A45DF" w:rsidRDefault="00E36FD3" w:rsidP="008A45DF">
      <w:pPr>
        <w:pStyle w:val="Heading1"/>
        <w:rPr>
          <w:lang w:val="en-US"/>
        </w:rPr>
      </w:pPr>
      <w:r>
        <w:rPr>
          <w:lang w:val="en-US"/>
        </w:rPr>
        <w:t>Conclusion</w:t>
      </w:r>
    </w:p>
    <w:p w14:paraId="1B7C334B" w14:textId="77777777" w:rsidR="004D6608" w:rsidRPr="004D6608" w:rsidRDefault="004D6608" w:rsidP="004D6608">
      <w:pPr>
        <w:rPr>
          <w:lang w:val="en-US"/>
        </w:rPr>
      </w:pPr>
    </w:p>
    <w:p w14:paraId="5DDAE3FE" w14:textId="77777777" w:rsidR="007C4536" w:rsidRDefault="004D6608">
      <w:pPr>
        <w:pStyle w:val="TOC1"/>
        <w:rPr>
          <w:rFonts w:asciiTheme="minorHAnsi" w:eastAsiaTheme="minorEastAsia" w:hAnsiTheme="minorHAnsi" w:cstheme="minorBidi"/>
          <w:b w:val="0"/>
          <w:sz w:val="22"/>
          <w:lang w:eastAsia="en-US"/>
        </w:rPr>
      </w:pPr>
      <w:r>
        <w:rPr>
          <w:rFonts w:cs="Arial"/>
          <w:bCs/>
        </w:rPr>
        <w:fldChar w:fldCharType="begin"/>
      </w:r>
      <w:r>
        <w:rPr>
          <w:rFonts w:cs="Arial"/>
          <w:bCs/>
        </w:rPr>
        <w:instrText xml:space="preserve"> TOC \f \n \p " " \t "Observation;1" </w:instrText>
      </w:r>
      <w:r>
        <w:rPr>
          <w:rFonts w:cs="Arial"/>
          <w:bCs/>
        </w:rPr>
        <w:fldChar w:fldCharType="separate"/>
      </w:r>
      <w:r w:rsidR="007C4536" w:rsidRPr="00D46EC8">
        <w:t>Observation 1</w:t>
      </w:r>
      <w:r w:rsidR="007C4536">
        <w:rPr>
          <w:rFonts w:asciiTheme="minorHAnsi" w:eastAsiaTheme="minorEastAsia" w:hAnsiTheme="minorHAnsi" w:cstheme="minorBidi"/>
          <w:b w:val="0"/>
          <w:sz w:val="22"/>
          <w:lang w:eastAsia="en-US"/>
        </w:rPr>
        <w:tab/>
      </w:r>
      <w:r w:rsidR="007C4536" w:rsidRPr="00D46EC8">
        <w:t>Providing the NCC to the UE in connected mode to be used at next resume adds complexity without providing any significant benefits.</w:t>
      </w:r>
    </w:p>
    <w:p w14:paraId="3169714C" w14:textId="77777777" w:rsidR="007C4536" w:rsidRDefault="007C4536">
      <w:pPr>
        <w:pStyle w:val="TOC1"/>
        <w:rPr>
          <w:rFonts w:asciiTheme="minorHAnsi" w:eastAsiaTheme="minorEastAsia" w:hAnsiTheme="minorHAnsi" w:cstheme="minorBidi"/>
          <w:b w:val="0"/>
          <w:sz w:val="22"/>
          <w:lang w:eastAsia="en-US"/>
        </w:rPr>
      </w:pPr>
      <w:r w:rsidRPr="00D46EC8">
        <w:t>Observation 2</w:t>
      </w:r>
      <w:r>
        <w:rPr>
          <w:rFonts w:asciiTheme="minorHAnsi" w:eastAsiaTheme="minorEastAsia" w:hAnsiTheme="minorHAnsi" w:cstheme="minorBidi"/>
          <w:b w:val="0"/>
          <w:sz w:val="22"/>
          <w:lang w:eastAsia="en-US"/>
        </w:rPr>
        <w:tab/>
      </w:r>
      <w:r w:rsidRPr="00D46EC8">
        <w:t>Providing the NCC in the Suspend message works in any scenario has no extra complexities and is required in the case where the UE is immediately suspend to RRC_INACTIVE when performing a RNA update (this scenario was agreed at last meeting).</w:t>
      </w:r>
    </w:p>
    <w:p w14:paraId="5BE7A51A" w14:textId="037941B8" w:rsidR="004D6608" w:rsidRPr="00E36FD3" w:rsidRDefault="004D6608" w:rsidP="004D6608">
      <w:pPr>
        <w:rPr>
          <w:lang w:val="en-US"/>
        </w:rPr>
      </w:pPr>
      <w:r>
        <w:rPr>
          <w:rFonts w:cs="Arial"/>
          <w:bCs/>
          <w:noProof/>
          <w:szCs w:val="22"/>
          <w:lang w:val="en-US"/>
        </w:rPr>
        <w:fldChar w:fldCharType="end"/>
      </w:r>
    </w:p>
    <w:p w14:paraId="1C36B052" w14:textId="77777777" w:rsidR="004D6608" w:rsidRPr="004D6608" w:rsidRDefault="004D6608" w:rsidP="004D6608">
      <w:pPr>
        <w:rPr>
          <w:lang w:val="en-US"/>
        </w:rPr>
      </w:pPr>
    </w:p>
    <w:p w14:paraId="2264DFDF" w14:textId="77777777" w:rsidR="007C4536" w:rsidRDefault="00E36FD3">
      <w:pPr>
        <w:pStyle w:val="TOC1"/>
        <w:rPr>
          <w:rFonts w:asciiTheme="minorHAnsi" w:eastAsiaTheme="minorEastAsia" w:hAnsiTheme="minorHAnsi" w:cstheme="minorBidi"/>
          <w:b w:val="0"/>
          <w:sz w:val="22"/>
          <w:lang w:eastAsia="en-US"/>
        </w:rPr>
      </w:pPr>
      <w:r w:rsidRPr="007F0D74">
        <w:rPr>
          <w:rFonts w:cs="Arial"/>
          <w:b w:val="0"/>
          <w:bCs/>
        </w:rPr>
        <w:fldChar w:fldCharType="begin"/>
      </w:r>
      <w:r w:rsidRPr="00FE3EAB">
        <w:rPr>
          <w:rFonts w:cs="Arial"/>
          <w:bCs/>
        </w:rPr>
        <w:instrText xml:space="preserve"> TOC \f \n \p " " \t "Proposal;1" </w:instrText>
      </w:r>
      <w:r w:rsidRPr="007F0D74">
        <w:rPr>
          <w:rFonts w:cs="Arial"/>
          <w:b w:val="0"/>
          <w:bCs/>
        </w:rPr>
        <w:fldChar w:fldCharType="separate"/>
      </w:r>
      <w:r w:rsidR="007C4536" w:rsidRPr="008D020E">
        <w:t>Proposal 1</w:t>
      </w:r>
      <w:r w:rsidR="007C4536">
        <w:rPr>
          <w:rFonts w:asciiTheme="minorHAnsi" w:eastAsiaTheme="minorEastAsia" w:hAnsiTheme="minorHAnsi" w:cstheme="minorBidi"/>
          <w:b w:val="0"/>
          <w:sz w:val="22"/>
          <w:lang w:eastAsia="en-US"/>
        </w:rPr>
        <w:tab/>
      </w:r>
      <w:r w:rsidR="007C4536" w:rsidRPr="008D020E">
        <w:t>A new key (e.g. KgNB) should be derived at every state transition from RRC_IDLE to RRC_CONNECTED and from RRC_INACTIVE to RRC_CONNECTED.</w:t>
      </w:r>
    </w:p>
    <w:p w14:paraId="12ED338C" w14:textId="77777777" w:rsidR="007C4536" w:rsidRDefault="007C4536">
      <w:pPr>
        <w:pStyle w:val="TOC1"/>
        <w:rPr>
          <w:rFonts w:asciiTheme="minorHAnsi" w:eastAsiaTheme="minorEastAsia" w:hAnsiTheme="minorHAnsi" w:cstheme="minorBidi"/>
          <w:b w:val="0"/>
          <w:sz w:val="22"/>
          <w:lang w:eastAsia="en-US"/>
        </w:rPr>
      </w:pPr>
      <w:r w:rsidRPr="008D020E">
        <w:t>Proposal 2</w:t>
      </w:r>
      <w:r>
        <w:rPr>
          <w:rFonts w:asciiTheme="minorHAnsi" w:eastAsiaTheme="minorEastAsia" w:hAnsiTheme="minorHAnsi" w:cstheme="minorBidi"/>
          <w:b w:val="0"/>
          <w:sz w:val="22"/>
          <w:lang w:eastAsia="en-US"/>
        </w:rPr>
        <w:tab/>
      </w:r>
      <w:r w:rsidRPr="008D020E">
        <w:t>The UE needs to be provided with the NCC before or during every state transition from RRC_INACTIVE.</w:t>
      </w:r>
      <w:r>
        <w:t xml:space="preserve"> Which solution to adopt should be agreed in RAN2.</w:t>
      </w:r>
    </w:p>
    <w:p w14:paraId="30DF4AEA" w14:textId="77777777" w:rsidR="007C4536" w:rsidRDefault="007C4536">
      <w:pPr>
        <w:pStyle w:val="TOC1"/>
        <w:rPr>
          <w:rFonts w:asciiTheme="minorHAnsi" w:eastAsiaTheme="minorEastAsia" w:hAnsiTheme="minorHAnsi" w:cstheme="minorBidi"/>
          <w:b w:val="0"/>
          <w:sz w:val="22"/>
          <w:lang w:eastAsia="en-US"/>
        </w:rPr>
      </w:pPr>
      <w:r w:rsidRPr="008D020E">
        <w:t>Proposal 3</w:t>
      </w:r>
      <w:r>
        <w:rPr>
          <w:rFonts w:asciiTheme="minorHAnsi" w:eastAsiaTheme="minorEastAsia" w:hAnsiTheme="minorHAnsi" w:cstheme="minorBidi"/>
          <w:b w:val="0"/>
          <w:sz w:val="22"/>
          <w:lang w:eastAsia="en-US"/>
        </w:rPr>
        <w:tab/>
      </w:r>
      <w:r w:rsidRPr="008D020E">
        <w:t>The NCC should be provided to the UE in the suspend message ordering UE to RRC_INACTIVE.</w:t>
      </w:r>
    </w:p>
    <w:p w14:paraId="0149D0AC" w14:textId="77777777" w:rsidR="007C4536" w:rsidRDefault="007C453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No special solution is needed to handle the case when the target RAN node does not support security algorithm that the UE used in the source cell. It is possible to use the NAS recovery procedure to handle this scenarios since this is anyway needed for other scenarios.</w:t>
      </w:r>
    </w:p>
    <w:p w14:paraId="337D225A" w14:textId="28F0366E" w:rsidR="00E36FD3" w:rsidRPr="00E36FD3" w:rsidRDefault="00E36FD3" w:rsidP="00E36FD3">
      <w:pPr>
        <w:rPr>
          <w:lang w:val="en-US"/>
        </w:rPr>
      </w:pPr>
      <w:r w:rsidRPr="007F0D74">
        <w:rPr>
          <w:rFonts w:cs="Arial"/>
          <w:b/>
          <w:bCs/>
        </w:rPr>
        <w:fldChar w:fldCharType="end"/>
      </w:r>
      <w:bookmarkEnd w:id="1"/>
    </w:p>
    <w:sectPr w:rsidR="00E36FD3" w:rsidRPr="00E36FD3">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10447" w14:textId="77777777" w:rsidR="00AD2CD0" w:rsidRDefault="00AD2CD0">
      <w:r>
        <w:separator/>
      </w:r>
    </w:p>
  </w:endnote>
  <w:endnote w:type="continuationSeparator" w:id="0">
    <w:p w14:paraId="16213E02" w14:textId="77777777" w:rsidR="00AD2CD0" w:rsidRDefault="00AD2CD0">
      <w:r>
        <w:continuationSeparator/>
      </w:r>
    </w:p>
  </w:endnote>
  <w:endnote w:type="continuationNotice" w:id="1">
    <w:p w14:paraId="0D08C3E6" w14:textId="77777777" w:rsidR="00AD2CD0" w:rsidRDefault="00AD2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B5BB5BF"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6A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6AE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A1D99" w14:textId="77777777" w:rsidR="00AD2CD0" w:rsidRDefault="00AD2CD0">
      <w:r>
        <w:separator/>
      </w:r>
    </w:p>
  </w:footnote>
  <w:footnote w:type="continuationSeparator" w:id="0">
    <w:p w14:paraId="38363C79" w14:textId="77777777" w:rsidR="00AD2CD0" w:rsidRDefault="00AD2CD0">
      <w:r>
        <w:continuationSeparator/>
      </w:r>
    </w:p>
  </w:footnote>
  <w:footnote w:type="continuationNotice" w:id="1">
    <w:p w14:paraId="7FA6ADBE" w14:textId="77777777" w:rsidR="00AD2CD0" w:rsidRDefault="00AD2C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1615" w:rsidRDefault="00E116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13"/>
  </w:num>
  <w:num w:numId="10">
    <w:abstractNumId w:val="8"/>
  </w:num>
  <w:num w:numId="11">
    <w:abstractNumId w:val="16"/>
  </w:num>
  <w:num w:numId="12">
    <w:abstractNumId w:val="14"/>
  </w:num>
  <w:num w:numId="13">
    <w:abstractNumId w:val="2"/>
  </w:num>
  <w:num w:numId="14">
    <w:abstractNumId w:val="4"/>
  </w:num>
  <w:num w:numId="15">
    <w:abstractNumId w:val="17"/>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AE6"/>
    <w:rsid w:val="000855EB"/>
    <w:rsid w:val="00085B52"/>
    <w:rsid w:val="000866F2"/>
    <w:rsid w:val="0009009F"/>
    <w:rsid w:val="00090DCE"/>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1ABA"/>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0419"/>
    <w:rsid w:val="00142C16"/>
    <w:rsid w:val="0014376A"/>
    <w:rsid w:val="00151E23"/>
    <w:rsid w:val="001526E0"/>
    <w:rsid w:val="001551B5"/>
    <w:rsid w:val="001643A8"/>
    <w:rsid w:val="001659C1"/>
    <w:rsid w:val="00173A8E"/>
    <w:rsid w:val="00177795"/>
    <w:rsid w:val="0018143F"/>
    <w:rsid w:val="00181837"/>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5A20"/>
    <w:rsid w:val="00286ACD"/>
    <w:rsid w:val="00287838"/>
    <w:rsid w:val="00290771"/>
    <w:rsid w:val="002907B5"/>
    <w:rsid w:val="00291A75"/>
    <w:rsid w:val="00292EB7"/>
    <w:rsid w:val="00296227"/>
    <w:rsid w:val="00296F44"/>
    <w:rsid w:val="0029777D"/>
    <w:rsid w:val="002A055E"/>
    <w:rsid w:val="002A1D4E"/>
    <w:rsid w:val="002A2869"/>
    <w:rsid w:val="002B24D6"/>
    <w:rsid w:val="002B330D"/>
    <w:rsid w:val="002C41E6"/>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1697B"/>
    <w:rsid w:val="00421105"/>
    <w:rsid w:val="00422289"/>
    <w:rsid w:val="004242F4"/>
    <w:rsid w:val="004269D5"/>
    <w:rsid w:val="00427248"/>
    <w:rsid w:val="00435CFB"/>
    <w:rsid w:val="00437447"/>
    <w:rsid w:val="00441A92"/>
    <w:rsid w:val="00444F56"/>
    <w:rsid w:val="00446488"/>
    <w:rsid w:val="00447B5B"/>
    <w:rsid w:val="004517AA"/>
    <w:rsid w:val="00452CAC"/>
    <w:rsid w:val="00453A5C"/>
    <w:rsid w:val="0045417F"/>
    <w:rsid w:val="00457565"/>
    <w:rsid w:val="00457B71"/>
    <w:rsid w:val="004637DA"/>
    <w:rsid w:val="00465F3A"/>
    <w:rsid w:val="004669E2"/>
    <w:rsid w:val="00470C31"/>
    <w:rsid w:val="00472C20"/>
    <w:rsid w:val="004734D0"/>
    <w:rsid w:val="0047556B"/>
    <w:rsid w:val="00477768"/>
    <w:rsid w:val="00485BFA"/>
    <w:rsid w:val="00492BC5"/>
    <w:rsid w:val="004964F1"/>
    <w:rsid w:val="004A16BC"/>
    <w:rsid w:val="004A1C76"/>
    <w:rsid w:val="004A2B94"/>
    <w:rsid w:val="004B7C0C"/>
    <w:rsid w:val="004C3898"/>
    <w:rsid w:val="004C3F74"/>
    <w:rsid w:val="004D36B1"/>
    <w:rsid w:val="004D6608"/>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108D8"/>
    <w:rsid w:val="005116F9"/>
    <w:rsid w:val="005153A7"/>
    <w:rsid w:val="005219CF"/>
    <w:rsid w:val="00527228"/>
    <w:rsid w:val="00531534"/>
    <w:rsid w:val="005338D0"/>
    <w:rsid w:val="00534B59"/>
    <w:rsid w:val="0053631B"/>
    <w:rsid w:val="00536759"/>
    <w:rsid w:val="00537C62"/>
    <w:rsid w:val="005455DC"/>
    <w:rsid w:val="00546970"/>
    <w:rsid w:val="005518B8"/>
    <w:rsid w:val="00554E19"/>
    <w:rsid w:val="0056121F"/>
    <w:rsid w:val="00572505"/>
    <w:rsid w:val="00572E9A"/>
    <w:rsid w:val="0057696A"/>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562C"/>
    <w:rsid w:val="005B6F83"/>
    <w:rsid w:val="005C1B65"/>
    <w:rsid w:val="005C74FB"/>
    <w:rsid w:val="005D1602"/>
    <w:rsid w:val="005E1991"/>
    <w:rsid w:val="005E385F"/>
    <w:rsid w:val="005E5B81"/>
    <w:rsid w:val="005F2CB1"/>
    <w:rsid w:val="005F3025"/>
    <w:rsid w:val="005F4D03"/>
    <w:rsid w:val="005F618C"/>
    <w:rsid w:val="005F6C25"/>
    <w:rsid w:val="005F70BD"/>
    <w:rsid w:val="0060283C"/>
    <w:rsid w:val="00604F14"/>
    <w:rsid w:val="00605F62"/>
    <w:rsid w:val="00611B83"/>
    <w:rsid w:val="00613257"/>
    <w:rsid w:val="00616529"/>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CF8"/>
    <w:rsid w:val="006C5EC9"/>
    <w:rsid w:val="006C6059"/>
    <w:rsid w:val="006C7522"/>
    <w:rsid w:val="006D6F08"/>
    <w:rsid w:val="006E062C"/>
    <w:rsid w:val="006E0957"/>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1AA"/>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36A"/>
    <w:rsid w:val="0078177E"/>
    <w:rsid w:val="0078304C"/>
    <w:rsid w:val="00783673"/>
    <w:rsid w:val="00785490"/>
    <w:rsid w:val="007925EA"/>
    <w:rsid w:val="00792944"/>
    <w:rsid w:val="007934DA"/>
    <w:rsid w:val="00793CD8"/>
    <w:rsid w:val="00795C92"/>
    <w:rsid w:val="00796231"/>
    <w:rsid w:val="0079647C"/>
    <w:rsid w:val="007979C1"/>
    <w:rsid w:val="007A1CB3"/>
    <w:rsid w:val="007A306F"/>
    <w:rsid w:val="007A43A6"/>
    <w:rsid w:val="007A58A6"/>
    <w:rsid w:val="007B3D2D"/>
    <w:rsid w:val="007B50AE"/>
    <w:rsid w:val="007B51DF"/>
    <w:rsid w:val="007C05DD"/>
    <w:rsid w:val="007C3D18"/>
    <w:rsid w:val="007C4536"/>
    <w:rsid w:val="007C60BF"/>
    <w:rsid w:val="007C6A07"/>
    <w:rsid w:val="007C75A1"/>
    <w:rsid w:val="007C77A5"/>
    <w:rsid w:val="007D04E5"/>
    <w:rsid w:val="007D5901"/>
    <w:rsid w:val="007D7526"/>
    <w:rsid w:val="007D78B4"/>
    <w:rsid w:val="007E21C9"/>
    <w:rsid w:val="007E4610"/>
    <w:rsid w:val="007E4715"/>
    <w:rsid w:val="007E505B"/>
    <w:rsid w:val="007E52B7"/>
    <w:rsid w:val="007E7091"/>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3166"/>
    <w:rsid w:val="008C4958"/>
    <w:rsid w:val="008C4BAA"/>
    <w:rsid w:val="008C6AE8"/>
    <w:rsid w:val="008C7573"/>
    <w:rsid w:val="008D34F1"/>
    <w:rsid w:val="008D39D8"/>
    <w:rsid w:val="008D6D1A"/>
    <w:rsid w:val="008D7451"/>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06AEA"/>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1A87"/>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EC2"/>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37"/>
    <w:rsid w:val="00A264A9"/>
    <w:rsid w:val="00A27785"/>
    <w:rsid w:val="00A30187"/>
    <w:rsid w:val="00A31848"/>
    <w:rsid w:val="00A3448A"/>
    <w:rsid w:val="00A36297"/>
    <w:rsid w:val="00A368BA"/>
    <w:rsid w:val="00A375B3"/>
    <w:rsid w:val="00A41E2B"/>
    <w:rsid w:val="00A45B74"/>
    <w:rsid w:val="00A476FC"/>
    <w:rsid w:val="00A52E1D"/>
    <w:rsid w:val="00A61499"/>
    <w:rsid w:val="00A62A77"/>
    <w:rsid w:val="00A63483"/>
    <w:rsid w:val="00A657D7"/>
    <w:rsid w:val="00A660AC"/>
    <w:rsid w:val="00A67E6C"/>
    <w:rsid w:val="00A703A8"/>
    <w:rsid w:val="00A71B99"/>
    <w:rsid w:val="00A739D0"/>
    <w:rsid w:val="00A761D4"/>
    <w:rsid w:val="00A77EC4"/>
    <w:rsid w:val="00A85478"/>
    <w:rsid w:val="00A86F0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516"/>
    <w:rsid w:val="00AD0AA3"/>
    <w:rsid w:val="00AD2CD0"/>
    <w:rsid w:val="00AD3F94"/>
    <w:rsid w:val="00AD4A5A"/>
    <w:rsid w:val="00AE27AC"/>
    <w:rsid w:val="00AE40E0"/>
    <w:rsid w:val="00AE4DBA"/>
    <w:rsid w:val="00AE4F07"/>
    <w:rsid w:val="00AF1C5D"/>
    <w:rsid w:val="00AF42D7"/>
    <w:rsid w:val="00B006FE"/>
    <w:rsid w:val="00B007CB"/>
    <w:rsid w:val="00B02AA9"/>
    <w:rsid w:val="00B02FA3"/>
    <w:rsid w:val="00B05084"/>
    <w:rsid w:val="00B1066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38E7"/>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2C8C"/>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33A0"/>
    <w:rsid w:val="00C14D4B"/>
    <w:rsid w:val="00C154BB"/>
    <w:rsid w:val="00C26FAA"/>
    <w:rsid w:val="00C279B5"/>
    <w:rsid w:val="00C27C45"/>
    <w:rsid w:val="00C3719D"/>
    <w:rsid w:val="00C413D5"/>
    <w:rsid w:val="00C44F1F"/>
    <w:rsid w:val="00C45E6B"/>
    <w:rsid w:val="00C50286"/>
    <w:rsid w:val="00C54995"/>
    <w:rsid w:val="00C54D41"/>
    <w:rsid w:val="00C60783"/>
    <w:rsid w:val="00C64672"/>
    <w:rsid w:val="00C66EF3"/>
    <w:rsid w:val="00C70580"/>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6E71"/>
    <w:rsid w:val="00D37D87"/>
    <w:rsid w:val="00D40B33"/>
    <w:rsid w:val="00D42264"/>
    <w:rsid w:val="00D4318F"/>
    <w:rsid w:val="00D438BF"/>
    <w:rsid w:val="00D43BD2"/>
    <w:rsid w:val="00D440F8"/>
    <w:rsid w:val="00D546FF"/>
    <w:rsid w:val="00D5512D"/>
    <w:rsid w:val="00D55AD5"/>
    <w:rsid w:val="00D576CA"/>
    <w:rsid w:val="00D60E13"/>
    <w:rsid w:val="00D61AF5"/>
    <w:rsid w:val="00D62CD5"/>
    <w:rsid w:val="00D6435F"/>
    <w:rsid w:val="00D64B54"/>
    <w:rsid w:val="00D652B5"/>
    <w:rsid w:val="00D66155"/>
    <w:rsid w:val="00D708B0"/>
    <w:rsid w:val="00D73D03"/>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C2D36"/>
    <w:rsid w:val="00DC53EF"/>
    <w:rsid w:val="00DC597C"/>
    <w:rsid w:val="00DD1C73"/>
    <w:rsid w:val="00DE54A0"/>
    <w:rsid w:val="00DE5608"/>
    <w:rsid w:val="00DE58D0"/>
    <w:rsid w:val="00DE654F"/>
    <w:rsid w:val="00DF0B6E"/>
    <w:rsid w:val="00DF15E0"/>
    <w:rsid w:val="00DF37A0"/>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28C"/>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5725"/>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55C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 w:id="157870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5NUHHDQN7SK2-1476151046-14118</_dlc_DocId>
    <_dlc_DocIdUrl xmlns="f166a696-7b5b-4ccd-9f0c-ffde0cceec81">
      <Url>https://ericsson.sharepoint.com/sites/star/_layouts/15/DocIdRedir.aspx?ID=5NUHHDQN7SK2-1476151046-14118</Url>
      <Description>5NUHHDQN7SK2-1476151046-14118</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9B0D8-74F9-4C6C-97D2-DA4827FEB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83273-6CBC-4B7F-B64A-B7EFC5ECA5BC}">
  <ds:schemaRefs>
    <ds:schemaRef ds:uri="http://schemas.microsoft.com/sharepoint/events"/>
  </ds:schemaRefs>
</ds:datastoreItem>
</file>

<file path=customXml/itemProps3.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4.xml><?xml version="1.0" encoding="utf-8"?>
<ds:datastoreItem xmlns:ds="http://schemas.openxmlformats.org/officeDocument/2006/customXml" ds:itemID="{A3DE9CDF-A3FB-4158-8710-2121026583C8}">
  <ds:schemaRefs>
    <ds:schemaRef ds:uri="http://schemas.openxmlformats.org/package/2006/metadata/core-properties"/>
    <ds:schemaRef ds:uri="http://purl.org/dc/elements/1.1/"/>
    <ds:schemaRef ds:uri="f166a696-7b5b-4ccd-9f0c-ffde0cceec81"/>
    <ds:schemaRef ds:uri="http://purl.org/dc/dcmitype/"/>
    <ds:schemaRef ds:uri="d8762117-8292-4133-b1c7-eab5c6487cfd"/>
    <ds:schemaRef ds:uri="http://schemas.microsoft.com/sharepoint/v3"/>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5A434531-AEFD-4F05-8942-8F42354F7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4</Pages>
  <Words>1351</Words>
  <Characters>7701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cp:lastModifiedBy>
  <cp:revision>2</cp:revision>
  <cp:lastPrinted>2008-01-31T06:09:00Z</cp:lastPrinted>
  <dcterms:created xsi:type="dcterms:W3CDTF">2018-01-12T03:25:00Z</dcterms:created>
  <dcterms:modified xsi:type="dcterms:W3CDTF">2018-01-12T03:25:00Z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bfcc4d53-5a32-4ab0-8168-d091ca221c46</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